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478" w:rsidRPr="001E1478" w:rsidRDefault="008E4E9F" w:rsidP="001E1478">
      <w:pPr>
        <w:pageBreakBefore/>
        <w:spacing w:after="120" w:line="240" w:lineRule="auto"/>
        <w:ind w:left="283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Приложение № 6 к договору</w:t>
      </w:r>
      <w:r w:rsidR="001E1478" w:rsidRPr="001E147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 №</w:t>
      </w:r>
      <w:r w:rsidR="001E1478">
        <w:rPr>
          <w:rFonts w:ascii="Times New Roman" w:eastAsia="Times New Roman" w:hAnsi="Times New Roman" w:cs="Times New Roman"/>
          <w:bCs/>
          <w:lang w:eastAsia="ru-RU"/>
        </w:rPr>
        <w:t>_</w:t>
      </w:r>
      <w:r w:rsidR="004513EE">
        <w:rPr>
          <w:rFonts w:ascii="Times New Roman" w:eastAsia="Times New Roman" w:hAnsi="Times New Roman" w:cs="Times New Roman"/>
          <w:bCs/>
          <w:lang w:eastAsia="ru-RU"/>
        </w:rPr>
        <w:t>_______ от _____________2016 г.</w:t>
      </w:r>
    </w:p>
    <w:p w:rsidR="001E1478" w:rsidRPr="001E1478" w:rsidRDefault="001E1478" w:rsidP="001E1478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 « 5 » июня 2007 г.</w:t>
      </w:r>
    </w:p>
    <w:p w:rsidR="001E1478" w:rsidRPr="001E1478" w:rsidRDefault="001E1478" w:rsidP="001E147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E1478" w:rsidRPr="001E1478" w:rsidRDefault="001E1478" w:rsidP="001E147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bookmarkStart w:id="0" w:name="_GoBack"/>
      <w:bookmarkEnd w:id="0"/>
    </w:p>
    <w:p w:rsidR="001E1478" w:rsidRPr="001E1478" w:rsidRDefault="001E1478" w:rsidP="001E14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E1478" w:rsidRPr="001E1478" w:rsidRDefault="001E1478" w:rsidP="001E14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E1478" w:rsidRPr="001E1478" w:rsidRDefault="001E1478" w:rsidP="001E1478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E1478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E1478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E1478" w:rsidRPr="001E1478" w:rsidRDefault="001E1478" w:rsidP="001E147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E1478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E1478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E1478" w:rsidRPr="001E1478" w:rsidRDefault="001E1478" w:rsidP="008E4E9F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>
        <w:rPr>
          <w:rFonts w:ascii="Times New Roman" w:eastAsia="Times New Roman" w:hAnsi="Times New Roman" w:cs="Times New Roman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1E14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</w:t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1E1478">
        <w:rPr>
          <w:noProof/>
          <w:lang w:eastAsia="ru-RU"/>
        </w:rPr>
        <w:t xml:space="preserve"> </w:t>
      </w:r>
      <w:r w:rsidRPr="001E14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53459" w:rsidRDefault="00453459"/>
    <w:sectPr w:rsidR="00453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0E1"/>
    <w:rsid w:val="001B60E1"/>
    <w:rsid w:val="001E1478"/>
    <w:rsid w:val="004513EE"/>
    <w:rsid w:val="00453459"/>
    <w:rsid w:val="00697E98"/>
    <w:rsid w:val="00860597"/>
    <w:rsid w:val="008E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EB97B-459C-4E51-955D-35B0EE27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F3F6ABBC</Template>
  <TotalTime>3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4</cp:revision>
  <dcterms:created xsi:type="dcterms:W3CDTF">2014-09-29T12:24:00Z</dcterms:created>
  <dcterms:modified xsi:type="dcterms:W3CDTF">2016-03-03T10:32:00Z</dcterms:modified>
</cp:coreProperties>
</file>